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EC4" w:rsidRPr="00E74FDB" w:rsidRDefault="00982EC4" w:rsidP="00797D75">
      <w:pPr>
        <w:pStyle w:val="Heading1"/>
        <w:jc w:val="right"/>
        <w:rPr>
          <w:b/>
        </w:rPr>
      </w:pPr>
      <w:bookmarkStart w:id="0" w:name="_GoBack"/>
      <w:bookmarkEnd w:id="0"/>
      <w:r w:rsidRPr="00E74FDB">
        <w:t>Приложение 4</w:t>
      </w:r>
    </w:p>
    <w:p w:rsidR="00982EC4" w:rsidRPr="00E74FDB" w:rsidRDefault="00982EC4" w:rsidP="00797D75">
      <w:pPr>
        <w:pStyle w:val="Heading1"/>
        <w:jc w:val="right"/>
        <w:rPr>
          <w:b/>
        </w:rPr>
      </w:pPr>
      <w:r w:rsidRPr="00E74FDB">
        <w:t xml:space="preserve">к Порядку принятия решений о разработке </w:t>
      </w:r>
    </w:p>
    <w:p w:rsidR="00982EC4" w:rsidRPr="00E74FDB" w:rsidRDefault="00982EC4" w:rsidP="00797D75">
      <w:pPr>
        <w:pStyle w:val="Heading1"/>
        <w:jc w:val="right"/>
        <w:rPr>
          <w:b/>
        </w:rPr>
      </w:pPr>
      <w:r w:rsidRPr="00E74FDB">
        <w:t xml:space="preserve">муниципальных программ муниципального </w:t>
      </w:r>
    </w:p>
    <w:p w:rsidR="00982EC4" w:rsidRPr="00E74FDB" w:rsidRDefault="00982EC4" w:rsidP="00797D75">
      <w:pPr>
        <w:pStyle w:val="Heading1"/>
        <w:jc w:val="right"/>
        <w:rPr>
          <w:b/>
        </w:rPr>
      </w:pPr>
      <w:r w:rsidRPr="00E74FDB">
        <w:t xml:space="preserve">образования Мамско-Чуйского района и их  </w:t>
      </w:r>
    </w:p>
    <w:p w:rsidR="00982EC4" w:rsidRPr="00E74FDB" w:rsidRDefault="00982EC4" w:rsidP="00797D75">
      <w:pPr>
        <w:pStyle w:val="Heading1"/>
        <w:jc w:val="right"/>
        <w:rPr>
          <w:b/>
        </w:rPr>
      </w:pPr>
      <w:r w:rsidRPr="00E74FDB">
        <w:t>утверждения, формирования и реализации</w:t>
      </w:r>
    </w:p>
    <w:p w:rsidR="00982EC4" w:rsidRPr="002631D8" w:rsidRDefault="00982EC4" w:rsidP="002631D8"/>
    <w:p w:rsidR="00982EC4" w:rsidRPr="00797D75" w:rsidRDefault="00982EC4" w:rsidP="00797D75">
      <w:pPr>
        <w:pStyle w:val="Heading1"/>
        <w:jc w:val="center"/>
        <w:rPr>
          <w:b/>
          <w:sz w:val="32"/>
          <w:szCs w:val="32"/>
        </w:rPr>
      </w:pPr>
      <w:r w:rsidRPr="00797D75">
        <w:rPr>
          <w:b/>
          <w:sz w:val="32"/>
          <w:szCs w:val="32"/>
        </w:rPr>
        <w:t>Анализ сводных показателей муниципальных заданий на оказание (выполнение) муниципальных услуг (работ) по муниципальной программе</w:t>
      </w:r>
    </w:p>
    <w:p w:rsidR="00982EC4" w:rsidRDefault="00982EC4" w:rsidP="00797D75">
      <w:pPr>
        <w:pStyle w:val="Heading1"/>
        <w:jc w:val="center"/>
        <w:rPr>
          <w:b/>
          <w:sz w:val="32"/>
          <w:szCs w:val="32"/>
        </w:rPr>
      </w:pPr>
      <w:r w:rsidRPr="00797D75">
        <w:rPr>
          <w:b/>
          <w:sz w:val="32"/>
          <w:szCs w:val="32"/>
        </w:rPr>
        <w:t>«</w:t>
      </w:r>
      <w:r>
        <w:rPr>
          <w:b/>
          <w:sz w:val="32"/>
          <w:szCs w:val="32"/>
        </w:rPr>
        <w:t>Реализация полномочий муниципального образования</w:t>
      </w:r>
      <w:r w:rsidRPr="00797D75">
        <w:rPr>
          <w:b/>
          <w:sz w:val="32"/>
          <w:szCs w:val="32"/>
        </w:rPr>
        <w:t xml:space="preserve"> Мамско-Чуйского района </w:t>
      </w:r>
    </w:p>
    <w:p w:rsidR="00982EC4" w:rsidRDefault="00982EC4" w:rsidP="00797D75">
      <w:pPr>
        <w:pStyle w:val="Heading1"/>
        <w:jc w:val="center"/>
        <w:rPr>
          <w:b/>
          <w:sz w:val="32"/>
          <w:szCs w:val="32"/>
        </w:rPr>
      </w:pPr>
      <w:r w:rsidRPr="00797D75">
        <w:rPr>
          <w:b/>
          <w:sz w:val="32"/>
          <w:szCs w:val="32"/>
        </w:rPr>
        <w:t>на 20</w:t>
      </w:r>
      <w:r>
        <w:rPr>
          <w:b/>
          <w:sz w:val="32"/>
          <w:szCs w:val="32"/>
        </w:rPr>
        <w:t>21</w:t>
      </w:r>
      <w:r w:rsidRPr="00797D75">
        <w:rPr>
          <w:b/>
          <w:sz w:val="32"/>
          <w:szCs w:val="32"/>
        </w:rPr>
        <w:t>-202</w:t>
      </w:r>
      <w:r>
        <w:rPr>
          <w:b/>
          <w:sz w:val="32"/>
          <w:szCs w:val="32"/>
        </w:rPr>
        <w:t>5</w:t>
      </w:r>
      <w:r w:rsidRPr="00797D75">
        <w:rPr>
          <w:b/>
          <w:sz w:val="32"/>
          <w:szCs w:val="32"/>
        </w:rPr>
        <w:t xml:space="preserve"> годы»</w:t>
      </w:r>
    </w:p>
    <w:p w:rsidR="00982EC4" w:rsidRDefault="00982EC4" w:rsidP="007515F1"/>
    <w:p w:rsidR="00982EC4" w:rsidRPr="007515F1" w:rsidRDefault="00982EC4" w:rsidP="007515F1"/>
    <w:p w:rsidR="00982EC4" w:rsidRPr="00797D75" w:rsidRDefault="00982EC4" w:rsidP="00797D75">
      <w:pPr>
        <w:pStyle w:val="Heading1"/>
        <w:jc w:val="center"/>
        <w:rPr>
          <w:rStyle w:val="Heading1Char"/>
          <w:b/>
          <w:sz w:val="32"/>
          <w:szCs w:val="32"/>
        </w:rPr>
      </w:pPr>
      <w:r w:rsidRPr="00797D75">
        <w:rPr>
          <w:b/>
          <w:sz w:val="32"/>
          <w:szCs w:val="32"/>
        </w:rPr>
        <w:t>за 20</w:t>
      </w:r>
      <w:r>
        <w:rPr>
          <w:b/>
          <w:sz w:val="32"/>
          <w:szCs w:val="32"/>
        </w:rPr>
        <w:t>22</w:t>
      </w:r>
      <w:r w:rsidRPr="00797D75">
        <w:rPr>
          <w:b/>
          <w:sz w:val="32"/>
          <w:szCs w:val="32"/>
        </w:rPr>
        <w:t xml:space="preserve"> год</w:t>
      </w:r>
    </w:p>
    <w:p w:rsidR="00982EC4" w:rsidRPr="00EC6A4F" w:rsidRDefault="00982EC4" w:rsidP="00EC6A4F"/>
    <w:tbl>
      <w:tblPr>
        <w:tblW w:w="1543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4146"/>
        <w:gridCol w:w="1843"/>
        <w:gridCol w:w="1037"/>
        <w:gridCol w:w="1225"/>
        <w:gridCol w:w="731"/>
        <w:gridCol w:w="726"/>
        <w:gridCol w:w="1514"/>
        <w:gridCol w:w="1130"/>
        <w:gridCol w:w="1467"/>
        <w:gridCol w:w="1081"/>
      </w:tblGrid>
      <w:tr w:rsidR="00982EC4" w:rsidRPr="001B5213" w:rsidTr="00EF61E5">
        <w:tc>
          <w:tcPr>
            <w:tcW w:w="534" w:type="dxa"/>
            <w:vMerge w:val="restart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t>№п/п</w:t>
            </w:r>
          </w:p>
        </w:tc>
        <w:tc>
          <w:tcPr>
            <w:tcW w:w="4146" w:type="dxa"/>
            <w:vMerge w:val="restart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t>Наименование муниципальной услуги (работы) / показателя объема услуги</w:t>
            </w:r>
          </w:p>
        </w:tc>
        <w:tc>
          <w:tcPr>
            <w:tcW w:w="1843" w:type="dxa"/>
            <w:vMerge w:val="restart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t>Единицы измерения объема муниципальной услуги (работы)</w:t>
            </w:r>
          </w:p>
        </w:tc>
        <w:tc>
          <w:tcPr>
            <w:tcW w:w="3719" w:type="dxa"/>
            <w:gridSpan w:val="4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t>Объем оказания (выполнения) муниципальных услуг (работ) в натуральных показателях</w:t>
            </w:r>
          </w:p>
        </w:tc>
        <w:tc>
          <w:tcPr>
            <w:tcW w:w="5192" w:type="dxa"/>
            <w:gridSpan w:val="4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t>Объем оказания (выполнения) муниципальных услуг (работ) в тыс.руб.</w:t>
            </w:r>
          </w:p>
        </w:tc>
      </w:tr>
      <w:tr w:rsidR="00982EC4" w:rsidRPr="001B5213" w:rsidTr="00EF61E5">
        <w:tc>
          <w:tcPr>
            <w:tcW w:w="534" w:type="dxa"/>
            <w:vMerge/>
          </w:tcPr>
          <w:p w:rsidR="00982EC4" w:rsidRPr="001B5213" w:rsidRDefault="00982EC4" w:rsidP="008867A4">
            <w:pPr>
              <w:pStyle w:val="Heading1"/>
            </w:pPr>
          </w:p>
        </w:tc>
        <w:tc>
          <w:tcPr>
            <w:tcW w:w="4146" w:type="dxa"/>
            <w:vMerge/>
          </w:tcPr>
          <w:p w:rsidR="00982EC4" w:rsidRPr="001B5213" w:rsidRDefault="00982EC4" w:rsidP="008867A4">
            <w:pPr>
              <w:pStyle w:val="Heading1"/>
            </w:pPr>
          </w:p>
        </w:tc>
        <w:tc>
          <w:tcPr>
            <w:tcW w:w="1843" w:type="dxa"/>
            <w:vMerge/>
          </w:tcPr>
          <w:p w:rsidR="00982EC4" w:rsidRPr="001B5213" w:rsidRDefault="00982EC4" w:rsidP="008867A4">
            <w:pPr>
              <w:pStyle w:val="Heading1"/>
            </w:pPr>
          </w:p>
        </w:tc>
        <w:tc>
          <w:tcPr>
            <w:tcW w:w="1037" w:type="dxa"/>
            <w:vMerge w:val="restart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t>план</w:t>
            </w:r>
          </w:p>
        </w:tc>
        <w:tc>
          <w:tcPr>
            <w:tcW w:w="1225" w:type="dxa"/>
            <w:vMerge w:val="restart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t>факт</w:t>
            </w:r>
          </w:p>
        </w:tc>
        <w:tc>
          <w:tcPr>
            <w:tcW w:w="1457" w:type="dxa"/>
            <w:gridSpan w:val="2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t>Отклонение</w:t>
            </w:r>
          </w:p>
        </w:tc>
        <w:tc>
          <w:tcPr>
            <w:tcW w:w="1514" w:type="dxa"/>
            <w:vMerge w:val="restart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t>план</w:t>
            </w:r>
          </w:p>
        </w:tc>
        <w:tc>
          <w:tcPr>
            <w:tcW w:w="1130" w:type="dxa"/>
            <w:vMerge w:val="restart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t>факт</w:t>
            </w:r>
          </w:p>
        </w:tc>
        <w:tc>
          <w:tcPr>
            <w:tcW w:w="1467" w:type="dxa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t>Отклонение</w:t>
            </w:r>
          </w:p>
        </w:tc>
        <w:tc>
          <w:tcPr>
            <w:tcW w:w="1081" w:type="dxa"/>
          </w:tcPr>
          <w:p w:rsidR="00982EC4" w:rsidRPr="001B5213" w:rsidRDefault="00982EC4" w:rsidP="008867A4">
            <w:pPr>
              <w:pStyle w:val="Heading1"/>
            </w:pPr>
          </w:p>
        </w:tc>
      </w:tr>
      <w:tr w:rsidR="00982EC4" w:rsidRPr="001B5213" w:rsidTr="00EF61E5">
        <w:tc>
          <w:tcPr>
            <w:tcW w:w="534" w:type="dxa"/>
            <w:vMerge/>
          </w:tcPr>
          <w:p w:rsidR="00982EC4" w:rsidRPr="001B5213" w:rsidRDefault="00982EC4" w:rsidP="008867A4">
            <w:pPr>
              <w:pStyle w:val="Heading1"/>
            </w:pPr>
          </w:p>
        </w:tc>
        <w:tc>
          <w:tcPr>
            <w:tcW w:w="4146" w:type="dxa"/>
            <w:vMerge/>
          </w:tcPr>
          <w:p w:rsidR="00982EC4" w:rsidRPr="001B5213" w:rsidRDefault="00982EC4" w:rsidP="008867A4">
            <w:pPr>
              <w:pStyle w:val="Heading1"/>
            </w:pPr>
          </w:p>
        </w:tc>
        <w:tc>
          <w:tcPr>
            <w:tcW w:w="1843" w:type="dxa"/>
            <w:vMerge/>
          </w:tcPr>
          <w:p w:rsidR="00982EC4" w:rsidRPr="001B5213" w:rsidRDefault="00982EC4" w:rsidP="008867A4">
            <w:pPr>
              <w:pStyle w:val="Heading1"/>
            </w:pPr>
          </w:p>
        </w:tc>
        <w:tc>
          <w:tcPr>
            <w:tcW w:w="1037" w:type="dxa"/>
            <w:vMerge/>
          </w:tcPr>
          <w:p w:rsidR="00982EC4" w:rsidRPr="001B5213" w:rsidRDefault="00982EC4" w:rsidP="008867A4">
            <w:pPr>
              <w:pStyle w:val="Heading1"/>
            </w:pPr>
          </w:p>
        </w:tc>
        <w:tc>
          <w:tcPr>
            <w:tcW w:w="1225" w:type="dxa"/>
            <w:vMerge/>
          </w:tcPr>
          <w:p w:rsidR="00982EC4" w:rsidRPr="001B5213" w:rsidRDefault="00982EC4" w:rsidP="008867A4">
            <w:pPr>
              <w:pStyle w:val="Heading1"/>
            </w:pPr>
          </w:p>
        </w:tc>
        <w:tc>
          <w:tcPr>
            <w:tcW w:w="731" w:type="dxa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t>-/+</w:t>
            </w:r>
          </w:p>
        </w:tc>
        <w:tc>
          <w:tcPr>
            <w:tcW w:w="726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%</w:t>
            </w:r>
          </w:p>
        </w:tc>
        <w:tc>
          <w:tcPr>
            <w:tcW w:w="1514" w:type="dxa"/>
            <w:vMerge/>
          </w:tcPr>
          <w:p w:rsidR="00982EC4" w:rsidRPr="001B5213" w:rsidRDefault="00982EC4" w:rsidP="008867A4">
            <w:pPr>
              <w:pStyle w:val="Heading1"/>
            </w:pPr>
          </w:p>
        </w:tc>
        <w:tc>
          <w:tcPr>
            <w:tcW w:w="1130" w:type="dxa"/>
            <w:vMerge/>
          </w:tcPr>
          <w:p w:rsidR="00982EC4" w:rsidRPr="001B5213" w:rsidRDefault="00982EC4" w:rsidP="008867A4">
            <w:pPr>
              <w:pStyle w:val="Heading1"/>
            </w:pPr>
          </w:p>
        </w:tc>
        <w:tc>
          <w:tcPr>
            <w:tcW w:w="1467" w:type="dxa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t>-/+</w:t>
            </w:r>
          </w:p>
        </w:tc>
        <w:tc>
          <w:tcPr>
            <w:tcW w:w="1081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%</w:t>
            </w:r>
          </w:p>
        </w:tc>
      </w:tr>
      <w:tr w:rsidR="00982EC4" w:rsidRPr="001B5213" w:rsidTr="00EF61E5">
        <w:tc>
          <w:tcPr>
            <w:tcW w:w="534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1</w:t>
            </w:r>
          </w:p>
        </w:tc>
        <w:tc>
          <w:tcPr>
            <w:tcW w:w="4146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2</w:t>
            </w:r>
          </w:p>
        </w:tc>
        <w:tc>
          <w:tcPr>
            <w:tcW w:w="1843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3</w:t>
            </w:r>
          </w:p>
        </w:tc>
        <w:tc>
          <w:tcPr>
            <w:tcW w:w="1037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4</w:t>
            </w:r>
          </w:p>
        </w:tc>
        <w:tc>
          <w:tcPr>
            <w:tcW w:w="1225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5</w:t>
            </w:r>
          </w:p>
        </w:tc>
        <w:tc>
          <w:tcPr>
            <w:tcW w:w="731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6</w:t>
            </w:r>
          </w:p>
        </w:tc>
        <w:tc>
          <w:tcPr>
            <w:tcW w:w="726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7</w:t>
            </w:r>
          </w:p>
        </w:tc>
        <w:tc>
          <w:tcPr>
            <w:tcW w:w="1514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8</w:t>
            </w:r>
          </w:p>
        </w:tc>
        <w:tc>
          <w:tcPr>
            <w:tcW w:w="1130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9</w:t>
            </w:r>
          </w:p>
        </w:tc>
        <w:tc>
          <w:tcPr>
            <w:tcW w:w="1467" w:type="dxa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t>10</w:t>
            </w:r>
          </w:p>
        </w:tc>
        <w:tc>
          <w:tcPr>
            <w:tcW w:w="1081" w:type="dxa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t>11</w:t>
            </w:r>
          </w:p>
        </w:tc>
      </w:tr>
      <w:tr w:rsidR="00982EC4" w:rsidRPr="001B5213" w:rsidTr="00EF61E5">
        <w:tc>
          <w:tcPr>
            <w:tcW w:w="15434" w:type="dxa"/>
            <w:gridSpan w:val="11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t>Подпрограмма 1 «</w:t>
            </w:r>
            <w:r>
              <w:t>Функционирование аппарата администрации</w:t>
            </w:r>
            <w:r w:rsidRPr="001B5213">
              <w:t xml:space="preserve"> Мамско-Чуйского района»</w:t>
            </w:r>
          </w:p>
        </w:tc>
      </w:tr>
      <w:tr w:rsidR="00982EC4" w:rsidRPr="001B5213" w:rsidTr="00EF61E5">
        <w:tc>
          <w:tcPr>
            <w:tcW w:w="534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1</w:t>
            </w:r>
          </w:p>
        </w:tc>
        <w:tc>
          <w:tcPr>
            <w:tcW w:w="4146" w:type="dxa"/>
          </w:tcPr>
          <w:p w:rsidR="00982EC4" w:rsidRPr="001B5213" w:rsidRDefault="00982EC4" w:rsidP="00B938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110B">
              <w:rPr>
                <w:rFonts w:ascii="Times New Roman" w:hAnsi="Times New Roman"/>
              </w:rPr>
              <w:t>Обеспечени</w:t>
            </w:r>
            <w:r w:rsidRPr="001B5213">
              <w:rPr>
                <w:rFonts w:ascii="Times New Roman" w:hAnsi="Times New Roman"/>
              </w:rPr>
              <w:t>е    качественного    предоставления</w:t>
            </w:r>
          </w:p>
          <w:p w:rsidR="00982EC4" w:rsidRPr="001B5213" w:rsidRDefault="00982EC4" w:rsidP="00797D75">
            <w:pPr>
              <w:pStyle w:val="Heading1"/>
            </w:pPr>
            <w:r w:rsidRPr="001B5213">
              <w:t>муниципальных  услуг  и   исполнения   муниципальных функций</w:t>
            </w:r>
          </w:p>
        </w:tc>
        <w:tc>
          <w:tcPr>
            <w:tcW w:w="1843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%</w:t>
            </w:r>
          </w:p>
        </w:tc>
        <w:tc>
          <w:tcPr>
            <w:tcW w:w="1037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100</w:t>
            </w:r>
          </w:p>
        </w:tc>
        <w:tc>
          <w:tcPr>
            <w:tcW w:w="1225" w:type="dxa"/>
          </w:tcPr>
          <w:p w:rsidR="00982EC4" w:rsidRPr="001B5213" w:rsidRDefault="00982EC4" w:rsidP="008867A4">
            <w:pPr>
              <w:pStyle w:val="Heading1"/>
            </w:pPr>
            <w:r>
              <w:t>98,1</w:t>
            </w:r>
          </w:p>
        </w:tc>
        <w:tc>
          <w:tcPr>
            <w:tcW w:w="1457" w:type="dxa"/>
            <w:gridSpan w:val="2"/>
          </w:tcPr>
          <w:p w:rsidR="00982EC4" w:rsidRPr="001B5213" w:rsidRDefault="00982EC4" w:rsidP="008867A4">
            <w:pPr>
              <w:pStyle w:val="Heading1"/>
            </w:pPr>
            <w:r>
              <w:t>-1,9        -1,9</w:t>
            </w:r>
            <w:r w:rsidRPr="001B5213">
              <w:t xml:space="preserve"> </w:t>
            </w:r>
          </w:p>
        </w:tc>
        <w:tc>
          <w:tcPr>
            <w:tcW w:w="1514" w:type="dxa"/>
          </w:tcPr>
          <w:p w:rsidR="00982EC4" w:rsidRPr="0007110B" w:rsidRDefault="00982EC4" w:rsidP="008867A4">
            <w:pPr>
              <w:pStyle w:val="Heading1"/>
            </w:pPr>
            <w:r>
              <w:t>34286,9</w:t>
            </w:r>
          </w:p>
        </w:tc>
        <w:tc>
          <w:tcPr>
            <w:tcW w:w="1130" w:type="dxa"/>
          </w:tcPr>
          <w:p w:rsidR="00982EC4" w:rsidRPr="001B5213" w:rsidRDefault="00982EC4" w:rsidP="008867A4">
            <w:pPr>
              <w:pStyle w:val="Heading1"/>
            </w:pPr>
            <w:r>
              <w:t>33857,9</w:t>
            </w:r>
          </w:p>
        </w:tc>
        <w:tc>
          <w:tcPr>
            <w:tcW w:w="1467" w:type="dxa"/>
          </w:tcPr>
          <w:p w:rsidR="00982EC4" w:rsidRPr="001B5213" w:rsidRDefault="00982EC4" w:rsidP="008867A4">
            <w:pPr>
              <w:pStyle w:val="Heading1"/>
            </w:pPr>
            <w:r>
              <w:t>-429</w:t>
            </w:r>
          </w:p>
        </w:tc>
        <w:tc>
          <w:tcPr>
            <w:tcW w:w="1081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-</w:t>
            </w:r>
            <w:r>
              <w:t>1,9</w:t>
            </w:r>
          </w:p>
        </w:tc>
      </w:tr>
      <w:tr w:rsidR="00982EC4" w:rsidRPr="001B5213" w:rsidTr="00EF61E5">
        <w:tc>
          <w:tcPr>
            <w:tcW w:w="15434" w:type="dxa"/>
            <w:gridSpan w:val="11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t>Подпрограмма 2 «Энергосбережение и повышение энергетической эффективности в Мамско-Чуйском районе»</w:t>
            </w:r>
          </w:p>
        </w:tc>
      </w:tr>
      <w:tr w:rsidR="00982EC4" w:rsidRPr="001B5213" w:rsidTr="00EF61E5">
        <w:tc>
          <w:tcPr>
            <w:tcW w:w="534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2</w:t>
            </w:r>
          </w:p>
        </w:tc>
        <w:tc>
          <w:tcPr>
            <w:tcW w:w="4146" w:type="dxa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t xml:space="preserve">Обеспечение учета потребления энергетических ресурсов в ГИС «Энергоэффективность» </w:t>
            </w:r>
          </w:p>
        </w:tc>
        <w:tc>
          <w:tcPr>
            <w:tcW w:w="1843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%</w:t>
            </w:r>
          </w:p>
        </w:tc>
        <w:tc>
          <w:tcPr>
            <w:tcW w:w="1037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100</w:t>
            </w:r>
          </w:p>
        </w:tc>
        <w:tc>
          <w:tcPr>
            <w:tcW w:w="1225" w:type="dxa"/>
          </w:tcPr>
          <w:p w:rsidR="00982EC4" w:rsidRPr="001B5213" w:rsidRDefault="00982EC4" w:rsidP="008867A4">
            <w:pPr>
              <w:pStyle w:val="Heading1"/>
            </w:pPr>
            <w:r>
              <w:t>100</w:t>
            </w:r>
          </w:p>
        </w:tc>
        <w:tc>
          <w:tcPr>
            <w:tcW w:w="1457" w:type="dxa"/>
            <w:gridSpan w:val="2"/>
          </w:tcPr>
          <w:p w:rsidR="00982EC4" w:rsidRPr="001B5213" w:rsidRDefault="00982EC4" w:rsidP="008867A4">
            <w:pPr>
              <w:pStyle w:val="Heading1"/>
            </w:pPr>
            <w:r>
              <w:t>0</w:t>
            </w:r>
            <w:r w:rsidRPr="001B5213">
              <w:t xml:space="preserve">    </w:t>
            </w:r>
            <w:r>
              <w:t xml:space="preserve">         0</w:t>
            </w:r>
          </w:p>
        </w:tc>
        <w:tc>
          <w:tcPr>
            <w:tcW w:w="1514" w:type="dxa"/>
          </w:tcPr>
          <w:p w:rsidR="00982EC4" w:rsidRPr="001B5213" w:rsidRDefault="00982EC4" w:rsidP="008867A4">
            <w:pPr>
              <w:pStyle w:val="Heading1"/>
            </w:pPr>
          </w:p>
        </w:tc>
        <w:tc>
          <w:tcPr>
            <w:tcW w:w="1130" w:type="dxa"/>
          </w:tcPr>
          <w:p w:rsidR="00982EC4" w:rsidRPr="001B5213" w:rsidRDefault="00982EC4" w:rsidP="008867A4">
            <w:pPr>
              <w:pStyle w:val="Heading1"/>
            </w:pPr>
          </w:p>
        </w:tc>
        <w:tc>
          <w:tcPr>
            <w:tcW w:w="1467" w:type="dxa"/>
          </w:tcPr>
          <w:p w:rsidR="00982EC4" w:rsidRPr="001B5213" w:rsidRDefault="00982EC4" w:rsidP="008867A4">
            <w:pPr>
              <w:pStyle w:val="Heading1"/>
            </w:pPr>
          </w:p>
        </w:tc>
        <w:tc>
          <w:tcPr>
            <w:tcW w:w="1081" w:type="dxa"/>
          </w:tcPr>
          <w:p w:rsidR="00982EC4" w:rsidRPr="001B5213" w:rsidRDefault="00982EC4" w:rsidP="008867A4">
            <w:pPr>
              <w:pStyle w:val="Heading1"/>
            </w:pPr>
          </w:p>
        </w:tc>
      </w:tr>
      <w:tr w:rsidR="00982EC4" w:rsidRPr="001B5213" w:rsidTr="00EF61E5">
        <w:tc>
          <w:tcPr>
            <w:tcW w:w="15434" w:type="dxa"/>
            <w:gridSpan w:val="11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t>Подпрограмма 3 «Улучшение условий и охраны труда в Мамско-Чуйском районе</w:t>
            </w:r>
            <w:r>
              <w:t>»</w:t>
            </w:r>
          </w:p>
        </w:tc>
      </w:tr>
      <w:tr w:rsidR="00982EC4" w:rsidRPr="001B5213" w:rsidTr="00666486">
        <w:tc>
          <w:tcPr>
            <w:tcW w:w="534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3</w:t>
            </w:r>
          </w:p>
        </w:tc>
        <w:tc>
          <w:tcPr>
            <w:tcW w:w="4146" w:type="dxa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t>Количество рабочих мест, на которых проведена специальная оценка условий труда  (% от общего количества рабочих мест)</w:t>
            </w:r>
          </w:p>
        </w:tc>
        <w:tc>
          <w:tcPr>
            <w:tcW w:w="1843" w:type="dxa"/>
          </w:tcPr>
          <w:p w:rsidR="00982EC4" w:rsidRPr="001B5213" w:rsidRDefault="00982EC4" w:rsidP="00E90340">
            <w:pPr>
              <w:pStyle w:val="Heading1"/>
            </w:pPr>
            <w:r>
              <w:t>%</w:t>
            </w:r>
          </w:p>
        </w:tc>
        <w:tc>
          <w:tcPr>
            <w:tcW w:w="1037" w:type="dxa"/>
          </w:tcPr>
          <w:p w:rsidR="00982EC4" w:rsidRPr="001B5213" w:rsidRDefault="00982EC4" w:rsidP="00E90340">
            <w:pPr>
              <w:pStyle w:val="Heading1"/>
            </w:pPr>
            <w:r>
              <w:t>100</w:t>
            </w:r>
          </w:p>
        </w:tc>
        <w:tc>
          <w:tcPr>
            <w:tcW w:w="1225" w:type="dxa"/>
          </w:tcPr>
          <w:p w:rsidR="00982EC4" w:rsidRPr="001B5213" w:rsidRDefault="00982EC4" w:rsidP="00E90340">
            <w:pPr>
              <w:pStyle w:val="Heading1"/>
            </w:pPr>
            <w:r>
              <w:t>90</w:t>
            </w:r>
          </w:p>
        </w:tc>
        <w:tc>
          <w:tcPr>
            <w:tcW w:w="1457" w:type="dxa"/>
            <w:gridSpan w:val="2"/>
          </w:tcPr>
          <w:p w:rsidR="00982EC4" w:rsidRPr="001B5213" w:rsidRDefault="00982EC4" w:rsidP="008867A4">
            <w:pPr>
              <w:pStyle w:val="Heading1"/>
            </w:pPr>
            <w:r>
              <w:t>-8          -8</w:t>
            </w:r>
          </w:p>
        </w:tc>
        <w:tc>
          <w:tcPr>
            <w:tcW w:w="1514" w:type="dxa"/>
          </w:tcPr>
          <w:p w:rsidR="00982EC4" w:rsidRPr="001B5213" w:rsidRDefault="00982EC4" w:rsidP="008867A4">
            <w:pPr>
              <w:pStyle w:val="Heading1"/>
            </w:pPr>
          </w:p>
        </w:tc>
        <w:tc>
          <w:tcPr>
            <w:tcW w:w="1130" w:type="dxa"/>
          </w:tcPr>
          <w:p w:rsidR="00982EC4" w:rsidRPr="001B5213" w:rsidRDefault="00982EC4" w:rsidP="008867A4">
            <w:pPr>
              <w:pStyle w:val="Heading1"/>
            </w:pPr>
          </w:p>
        </w:tc>
        <w:tc>
          <w:tcPr>
            <w:tcW w:w="1467" w:type="dxa"/>
          </w:tcPr>
          <w:p w:rsidR="00982EC4" w:rsidRPr="001B5213" w:rsidRDefault="00982EC4" w:rsidP="008867A4">
            <w:pPr>
              <w:pStyle w:val="Heading1"/>
            </w:pPr>
          </w:p>
        </w:tc>
        <w:tc>
          <w:tcPr>
            <w:tcW w:w="1081" w:type="dxa"/>
          </w:tcPr>
          <w:p w:rsidR="00982EC4" w:rsidRPr="001B5213" w:rsidRDefault="00982EC4" w:rsidP="008867A4">
            <w:pPr>
              <w:pStyle w:val="Heading1"/>
            </w:pPr>
          </w:p>
        </w:tc>
      </w:tr>
      <w:tr w:rsidR="00982EC4" w:rsidRPr="001B5213" w:rsidTr="004723AB">
        <w:tc>
          <w:tcPr>
            <w:tcW w:w="534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4</w:t>
            </w:r>
          </w:p>
        </w:tc>
        <w:tc>
          <w:tcPr>
            <w:tcW w:w="4146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Количество сотрудников, прошедших ежегодный медосмотр</w:t>
            </w:r>
            <w:r>
              <w:t xml:space="preserve"> (по району)</w:t>
            </w:r>
          </w:p>
        </w:tc>
        <w:tc>
          <w:tcPr>
            <w:tcW w:w="1843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Чел.</w:t>
            </w:r>
          </w:p>
        </w:tc>
        <w:tc>
          <w:tcPr>
            <w:tcW w:w="1037" w:type="dxa"/>
          </w:tcPr>
          <w:p w:rsidR="00982EC4" w:rsidRPr="001B5213" w:rsidRDefault="00982EC4" w:rsidP="008867A4">
            <w:pPr>
              <w:pStyle w:val="Heading1"/>
            </w:pPr>
            <w:r>
              <w:t>89</w:t>
            </w:r>
          </w:p>
        </w:tc>
        <w:tc>
          <w:tcPr>
            <w:tcW w:w="1225" w:type="dxa"/>
          </w:tcPr>
          <w:p w:rsidR="00982EC4" w:rsidRPr="001B5213" w:rsidRDefault="00982EC4" w:rsidP="008867A4">
            <w:pPr>
              <w:pStyle w:val="Heading1"/>
            </w:pPr>
            <w:r>
              <w:t>89</w:t>
            </w:r>
          </w:p>
        </w:tc>
        <w:tc>
          <w:tcPr>
            <w:tcW w:w="1457" w:type="dxa"/>
            <w:gridSpan w:val="2"/>
          </w:tcPr>
          <w:p w:rsidR="00982EC4" w:rsidRPr="001B5213" w:rsidRDefault="00982EC4" w:rsidP="0098409B">
            <w:pPr>
              <w:pStyle w:val="Heading1"/>
            </w:pPr>
            <w:r>
              <w:t>0</w:t>
            </w:r>
            <w:r w:rsidRPr="001B5213">
              <w:t xml:space="preserve">        </w:t>
            </w:r>
            <w:r>
              <w:t xml:space="preserve">      0</w:t>
            </w:r>
          </w:p>
        </w:tc>
        <w:tc>
          <w:tcPr>
            <w:tcW w:w="1514" w:type="dxa"/>
          </w:tcPr>
          <w:p w:rsidR="00982EC4" w:rsidRPr="001B5213" w:rsidRDefault="00982EC4" w:rsidP="008867A4">
            <w:pPr>
              <w:pStyle w:val="Heading1"/>
            </w:pPr>
            <w:r>
              <w:t>0</w:t>
            </w:r>
          </w:p>
        </w:tc>
        <w:tc>
          <w:tcPr>
            <w:tcW w:w="1130" w:type="dxa"/>
          </w:tcPr>
          <w:p w:rsidR="00982EC4" w:rsidRPr="001B5213" w:rsidRDefault="00982EC4" w:rsidP="008867A4">
            <w:pPr>
              <w:pStyle w:val="Heading1"/>
            </w:pPr>
            <w:r>
              <w:t>0</w:t>
            </w:r>
          </w:p>
        </w:tc>
        <w:tc>
          <w:tcPr>
            <w:tcW w:w="1467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0</w:t>
            </w:r>
          </w:p>
        </w:tc>
        <w:tc>
          <w:tcPr>
            <w:tcW w:w="1081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0</w:t>
            </w:r>
          </w:p>
        </w:tc>
      </w:tr>
      <w:tr w:rsidR="00982EC4" w:rsidRPr="001B5213" w:rsidTr="00EF61E5">
        <w:tc>
          <w:tcPr>
            <w:tcW w:w="15434" w:type="dxa"/>
            <w:gridSpan w:val="11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t>Подпрограмма 7 «</w:t>
            </w:r>
            <w:r>
              <w:t>Поддержка</w:t>
            </w:r>
            <w:r w:rsidRPr="001B5213">
              <w:t xml:space="preserve"> торговли </w:t>
            </w:r>
            <w:r>
              <w:t xml:space="preserve">и предпринимательства </w:t>
            </w:r>
            <w:r w:rsidRPr="001B5213">
              <w:t>в Мамско-Чуйском районе»</w:t>
            </w:r>
          </w:p>
        </w:tc>
      </w:tr>
      <w:tr w:rsidR="00982EC4" w:rsidRPr="001B5213" w:rsidTr="00EF61E5">
        <w:tc>
          <w:tcPr>
            <w:tcW w:w="534" w:type="dxa"/>
          </w:tcPr>
          <w:p w:rsidR="00982EC4" w:rsidRPr="001B5213" w:rsidRDefault="00982EC4" w:rsidP="008867A4">
            <w:pPr>
              <w:pStyle w:val="Heading1"/>
            </w:pPr>
            <w:r>
              <w:t>5</w:t>
            </w:r>
          </w:p>
        </w:tc>
        <w:tc>
          <w:tcPr>
            <w:tcW w:w="4146" w:type="dxa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t>Оборот розничной торговли на душу населения</w:t>
            </w:r>
          </w:p>
        </w:tc>
        <w:tc>
          <w:tcPr>
            <w:tcW w:w="1843" w:type="dxa"/>
          </w:tcPr>
          <w:p w:rsidR="00982EC4" w:rsidRPr="001B5213" w:rsidRDefault="00982EC4" w:rsidP="008867A4">
            <w:pPr>
              <w:pStyle w:val="Heading1"/>
            </w:pPr>
            <w:r>
              <w:t>тыс</w:t>
            </w:r>
            <w:r w:rsidRPr="001B5213">
              <w:t>.руб.</w:t>
            </w:r>
          </w:p>
        </w:tc>
        <w:tc>
          <w:tcPr>
            <w:tcW w:w="1037" w:type="dxa"/>
          </w:tcPr>
          <w:p w:rsidR="00982EC4" w:rsidRPr="001B5213" w:rsidRDefault="00982EC4" w:rsidP="00E90340">
            <w:pPr>
              <w:pStyle w:val="Heading1"/>
            </w:pPr>
            <w:r>
              <w:t>9,6</w:t>
            </w:r>
          </w:p>
        </w:tc>
        <w:tc>
          <w:tcPr>
            <w:tcW w:w="1225" w:type="dxa"/>
          </w:tcPr>
          <w:p w:rsidR="00982EC4" w:rsidRPr="001B5213" w:rsidRDefault="00982EC4" w:rsidP="00E90340">
            <w:pPr>
              <w:pStyle w:val="Heading1"/>
            </w:pPr>
            <w:r>
              <w:t>9,9</w:t>
            </w:r>
          </w:p>
        </w:tc>
        <w:tc>
          <w:tcPr>
            <w:tcW w:w="1457" w:type="dxa"/>
            <w:gridSpan w:val="2"/>
          </w:tcPr>
          <w:p w:rsidR="00982EC4" w:rsidRPr="001B5213" w:rsidRDefault="00982EC4" w:rsidP="008867A4">
            <w:pPr>
              <w:pStyle w:val="Heading1"/>
            </w:pPr>
            <w:r>
              <w:t>+0,3</w:t>
            </w:r>
            <w:r w:rsidRPr="001B5213">
              <w:t xml:space="preserve">     </w:t>
            </w:r>
            <w:r>
              <w:t xml:space="preserve">  </w:t>
            </w:r>
            <w:r w:rsidRPr="001B5213">
              <w:t xml:space="preserve"> </w:t>
            </w:r>
            <w:r>
              <w:t>+3</w:t>
            </w:r>
          </w:p>
        </w:tc>
        <w:tc>
          <w:tcPr>
            <w:tcW w:w="1514" w:type="dxa"/>
          </w:tcPr>
          <w:p w:rsidR="00982EC4" w:rsidRPr="001B5213" w:rsidRDefault="00982EC4" w:rsidP="00686232">
            <w:pPr>
              <w:pStyle w:val="Heading1"/>
            </w:pPr>
            <w:r>
              <w:t>9,6</w:t>
            </w:r>
          </w:p>
        </w:tc>
        <w:tc>
          <w:tcPr>
            <w:tcW w:w="1130" w:type="dxa"/>
          </w:tcPr>
          <w:p w:rsidR="00982EC4" w:rsidRPr="001B5213" w:rsidRDefault="00982EC4" w:rsidP="00686232">
            <w:pPr>
              <w:pStyle w:val="Heading1"/>
            </w:pPr>
            <w:r>
              <w:t>9,9</w:t>
            </w:r>
          </w:p>
        </w:tc>
        <w:tc>
          <w:tcPr>
            <w:tcW w:w="1467" w:type="dxa"/>
          </w:tcPr>
          <w:p w:rsidR="00982EC4" w:rsidRPr="001B5213" w:rsidRDefault="00982EC4" w:rsidP="00686232">
            <w:pPr>
              <w:pStyle w:val="Heading1"/>
            </w:pPr>
            <w:r>
              <w:t>+ 0,3</w:t>
            </w:r>
            <w:r w:rsidRPr="001B5213">
              <w:t xml:space="preserve"> </w:t>
            </w:r>
          </w:p>
        </w:tc>
        <w:tc>
          <w:tcPr>
            <w:tcW w:w="1081" w:type="dxa"/>
          </w:tcPr>
          <w:p w:rsidR="00982EC4" w:rsidRPr="001B5213" w:rsidRDefault="00982EC4" w:rsidP="00686232">
            <w:pPr>
              <w:pStyle w:val="Heading1"/>
            </w:pPr>
            <w:r>
              <w:t>+3</w:t>
            </w:r>
          </w:p>
        </w:tc>
      </w:tr>
      <w:tr w:rsidR="00982EC4" w:rsidRPr="001B5213" w:rsidTr="00EF61E5">
        <w:tc>
          <w:tcPr>
            <w:tcW w:w="15434" w:type="dxa"/>
            <w:gridSpan w:val="11"/>
          </w:tcPr>
          <w:p w:rsidR="00982EC4" w:rsidRPr="001B5213" w:rsidRDefault="00982EC4" w:rsidP="00797D75">
            <w:pPr>
              <w:pStyle w:val="Heading1"/>
              <w:rPr>
                <w:b/>
              </w:rPr>
            </w:pPr>
            <w:r w:rsidRPr="001B5213">
              <w:t>Подпрограмма 8 «</w:t>
            </w:r>
            <w:r w:rsidRPr="001B5213">
              <w:rPr>
                <w:sz w:val="20"/>
                <w:szCs w:val="20"/>
              </w:rPr>
              <w:t>Архитектура и градостроительство в</w:t>
            </w:r>
            <w:r w:rsidRPr="001B5213">
              <w:t xml:space="preserve">  Мамско-Чуйском районе»</w:t>
            </w:r>
          </w:p>
        </w:tc>
      </w:tr>
      <w:tr w:rsidR="00982EC4" w:rsidRPr="001B5213" w:rsidTr="00EF61E5">
        <w:tc>
          <w:tcPr>
            <w:tcW w:w="534" w:type="dxa"/>
          </w:tcPr>
          <w:p w:rsidR="00982EC4" w:rsidRPr="001B5213" w:rsidRDefault="00982EC4" w:rsidP="008867A4">
            <w:pPr>
              <w:pStyle w:val="Heading1"/>
            </w:pPr>
            <w:r>
              <w:t>6</w:t>
            </w:r>
          </w:p>
        </w:tc>
        <w:tc>
          <w:tcPr>
            <w:tcW w:w="4146" w:type="dxa"/>
          </w:tcPr>
          <w:p w:rsidR="00982EC4" w:rsidRPr="001B5213" w:rsidRDefault="00982EC4" w:rsidP="008867A4">
            <w:pPr>
              <w:pStyle w:val="Heading1"/>
              <w:rPr>
                <w:b/>
              </w:rPr>
            </w:pPr>
            <w:r w:rsidRPr="001B5213">
              <w:rPr>
                <w:sz w:val="20"/>
                <w:szCs w:val="20"/>
              </w:rPr>
              <w:t>Постановка на кадастровый учет границ населенных пунктов  и территориальных зон МО Мамско-Чуйского района</w:t>
            </w:r>
          </w:p>
        </w:tc>
        <w:tc>
          <w:tcPr>
            <w:tcW w:w="1843" w:type="dxa"/>
          </w:tcPr>
          <w:p w:rsidR="00982EC4" w:rsidRPr="001B5213" w:rsidRDefault="00982EC4" w:rsidP="00B91476">
            <w:pPr>
              <w:pStyle w:val="Heading1"/>
            </w:pPr>
            <w:r w:rsidRPr="001B5213">
              <w:t>ед</w:t>
            </w:r>
          </w:p>
        </w:tc>
        <w:tc>
          <w:tcPr>
            <w:tcW w:w="1037" w:type="dxa"/>
          </w:tcPr>
          <w:p w:rsidR="00982EC4" w:rsidRPr="001B5213" w:rsidRDefault="00982EC4" w:rsidP="00B93890">
            <w:pPr>
              <w:pStyle w:val="Heading1"/>
              <w:jc w:val="center"/>
            </w:pPr>
            <w:r w:rsidRPr="001B5213">
              <w:t>1</w:t>
            </w:r>
          </w:p>
        </w:tc>
        <w:tc>
          <w:tcPr>
            <w:tcW w:w="1225" w:type="dxa"/>
          </w:tcPr>
          <w:p w:rsidR="00982EC4" w:rsidRPr="001B5213" w:rsidRDefault="00982EC4" w:rsidP="00B93890">
            <w:pPr>
              <w:pStyle w:val="Heading1"/>
              <w:jc w:val="center"/>
            </w:pPr>
            <w:r>
              <w:t>1</w:t>
            </w:r>
          </w:p>
        </w:tc>
        <w:tc>
          <w:tcPr>
            <w:tcW w:w="1457" w:type="dxa"/>
            <w:gridSpan w:val="2"/>
          </w:tcPr>
          <w:p w:rsidR="00982EC4" w:rsidRPr="001B5213" w:rsidRDefault="00982EC4" w:rsidP="008867A4">
            <w:pPr>
              <w:pStyle w:val="Heading1"/>
            </w:pPr>
            <w:r>
              <w:t xml:space="preserve"> 0</w:t>
            </w:r>
            <w:r w:rsidRPr="001B5213">
              <w:t xml:space="preserve">          </w:t>
            </w:r>
            <w:r>
              <w:t xml:space="preserve">  </w:t>
            </w:r>
            <w:r w:rsidRPr="001B5213">
              <w:t>0</w:t>
            </w:r>
          </w:p>
        </w:tc>
        <w:tc>
          <w:tcPr>
            <w:tcW w:w="1514" w:type="dxa"/>
          </w:tcPr>
          <w:p w:rsidR="00982EC4" w:rsidRPr="001B5213" w:rsidRDefault="00982EC4" w:rsidP="008867A4">
            <w:pPr>
              <w:pStyle w:val="Heading1"/>
            </w:pPr>
            <w:r>
              <w:t>0</w:t>
            </w:r>
          </w:p>
        </w:tc>
        <w:tc>
          <w:tcPr>
            <w:tcW w:w="1130" w:type="dxa"/>
          </w:tcPr>
          <w:p w:rsidR="00982EC4" w:rsidRPr="001B5213" w:rsidRDefault="00982EC4" w:rsidP="008867A4">
            <w:pPr>
              <w:pStyle w:val="Heading1"/>
            </w:pPr>
            <w:r>
              <w:t>0</w:t>
            </w:r>
          </w:p>
        </w:tc>
        <w:tc>
          <w:tcPr>
            <w:tcW w:w="1467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0</w:t>
            </w:r>
          </w:p>
        </w:tc>
        <w:tc>
          <w:tcPr>
            <w:tcW w:w="1081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0</w:t>
            </w:r>
          </w:p>
        </w:tc>
      </w:tr>
      <w:tr w:rsidR="00982EC4" w:rsidRPr="001B5213" w:rsidTr="00EF61E5">
        <w:tc>
          <w:tcPr>
            <w:tcW w:w="15434" w:type="dxa"/>
            <w:gridSpan w:val="11"/>
          </w:tcPr>
          <w:p w:rsidR="00982EC4" w:rsidRPr="001B5213" w:rsidRDefault="00982EC4" w:rsidP="008867A4">
            <w:pPr>
              <w:pStyle w:val="Heading1"/>
            </w:pPr>
            <w:r w:rsidRPr="001B5213">
              <w:t>Подпрограмма 9 «Молодежная политика Мамско-Чуйского района»</w:t>
            </w:r>
          </w:p>
        </w:tc>
      </w:tr>
      <w:tr w:rsidR="00982EC4" w:rsidRPr="001B5213" w:rsidTr="00666486">
        <w:tc>
          <w:tcPr>
            <w:tcW w:w="534" w:type="dxa"/>
          </w:tcPr>
          <w:p w:rsidR="00982EC4" w:rsidRPr="001B5213" w:rsidRDefault="00982EC4" w:rsidP="008867A4">
            <w:pPr>
              <w:pStyle w:val="Heading1"/>
            </w:pPr>
            <w:r>
              <w:t>7</w:t>
            </w:r>
          </w:p>
        </w:tc>
        <w:tc>
          <w:tcPr>
            <w:tcW w:w="4146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Количество проведенных молодежных акций</w:t>
            </w:r>
          </w:p>
        </w:tc>
        <w:tc>
          <w:tcPr>
            <w:tcW w:w="1843" w:type="dxa"/>
          </w:tcPr>
          <w:p w:rsidR="00982EC4" w:rsidRPr="001B5213" w:rsidRDefault="00982EC4" w:rsidP="00B91476">
            <w:pPr>
              <w:pStyle w:val="Heading1"/>
            </w:pPr>
            <w:r w:rsidRPr="001B5213">
              <w:t>ед</w:t>
            </w:r>
          </w:p>
        </w:tc>
        <w:tc>
          <w:tcPr>
            <w:tcW w:w="1037" w:type="dxa"/>
          </w:tcPr>
          <w:p w:rsidR="00982EC4" w:rsidRPr="00986755" w:rsidRDefault="00982EC4" w:rsidP="00B93890">
            <w:pPr>
              <w:pStyle w:val="Heading1"/>
              <w:jc w:val="center"/>
            </w:pPr>
            <w:r>
              <w:t>10</w:t>
            </w:r>
          </w:p>
        </w:tc>
        <w:tc>
          <w:tcPr>
            <w:tcW w:w="1225" w:type="dxa"/>
          </w:tcPr>
          <w:p w:rsidR="00982EC4" w:rsidRPr="00986755" w:rsidRDefault="00982EC4" w:rsidP="00B93890">
            <w:pPr>
              <w:pStyle w:val="Heading1"/>
              <w:jc w:val="center"/>
            </w:pPr>
            <w:r>
              <w:t>10</w:t>
            </w:r>
          </w:p>
        </w:tc>
        <w:tc>
          <w:tcPr>
            <w:tcW w:w="1457" w:type="dxa"/>
            <w:gridSpan w:val="2"/>
          </w:tcPr>
          <w:p w:rsidR="00982EC4" w:rsidRPr="001B5213" w:rsidRDefault="00982EC4" w:rsidP="008867A4">
            <w:pPr>
              <w:pStyle w:val="Heading1"/>
            </w:pPr>
            <w:r w:rsidRPr="001B5213">
              <w:t>0            0</w:t>
            </w:r>
          </w:p>
        </w:tc>
        <w:tc>
          <w:tcPr>
            <w:tcW w:w="1514" w:type="dxa"/>
          </w:tcPr>
          <w:p w:rsidR="00982EC4" w:rsidRPr="001B5213" w:rsidRDefault="00982EC4" w:rsidP="008867A4">
            <w:pPr>
              <w:pStyle w:val="Heading1"/>
            </w:pPr>
            <w:r>
              <w:t>84,910</w:t>
            </w:r>
          </w:p>
        </w:tc>
        <w:tc>
          <w:tcPr>
            <w:tcW w:w="1130" w:type="dxa"/>
          </w:tcPr>
          <w:p w:rsidR="00982EC4" w:rsidRPr="001B5213" w:rsidRDefault="00982EC4" w:rsidP="008867A4">
            <w:pPr>
              <w:pStyle w:val="Heading1"/>
            </w:pPr>
            <w:r>
              <w:t>78,190</w:t>
            </w:r>
          </w:p>
        </w:tc>
        <w:tc>
          <w:tcPr>
            <w:tcW w:w="1467" w:type="dxa"/>
          </w:tcPr>
          <w:p w:rsidR="00982EC4" w:rsidRPr="001B5213" w:rsidRDefault="00982EC4" w:rsidP="008867A4">
            <w:pPr>
              <w:pStyle w:val="Heading1"/>
            </w:pPr>
            <w:r>
              <w:t>6,720</w:t>
            </w:r>
          </w:p>
        </w:tc>
        <w:tc>
          <w:tcPr>
            <w:tcW w:w="1081" w:type="dxa"/>
          </w:tcPr>
          <w:p w:rsidR="00982EC4" w:rsidRPr="001B5213" w:rsidRDefault="00982EC4" w:rsidP="008867A4">
            <w:pPr>
              <w:pStyle w:val="Heading1"/>
            </w:pPr>
            <w:r>
              <w:t>-8</w:t>
            </w:r>
          </w:p>
        </w:tc>
      </w:tr>
      <w:tr w:rsidR="00982EC4" w:rsidRPr="001B5213" w:rsidTr="00EF61E5">
        <w:tc>
          <w:tcPr>
            <w:tcW w:w="15434" w:type="dxa"/>
            <w:gridSpan w:val="11"/>
          </w:tcPr>
          <w:p w:rsidR="00982EC4" w:rsidRPr="001B5213" w:rsidRDefault="00982EC4" w:rsidP="008867A4">
            <w:pPr>
              <w:pStyle w:val="Heading1"/>
            </w:pPr>
            <w:r w:rsidRPr="001B5213">
              <w:t>Подпрограмма 11 «Развитие физической культуры и спорта в Мамско-Чуйском районе»</w:t>
            </w:r>
          </w:p>
        </w:tc>
      </w:tr>
      <w:tr w:rsidR="00982EC4" w:rsidRPr="00B93890" w:rsidTr="00EF61E5">
        <w:tc>
          <w:tcPr>
            <w:tcW w:w="534" w:type="dxa"/>
          </w:tcPr>
          <w:p w:rsidR="00982EC4" w:rsidRPr="001B5213" w:rsidRDefault="00982EC4" w:rsidP="008867A4">
            <w:pPr>
              <w:pStyle w:val="Heading1"/>
            </w:pPr>
            <w:r>
              <w:t>8</w:t>
            </w:r>
          </w:p>
        </w:tc>
        <w:tc>
          <w:tcPr>
            <w:tcW w:w="4146" w:type="dxa"/>
          </w:tcPr>
          <w:p w:rsidR="00982EC4" w:rsidRPr="001B5213" w:rsidRDefault="00982EC4" w:rsidP="008867A4">
            <w:pPr>
              <w:pStyle w:val="Heading1"/>
            </w:pPr>
            <w:r w:rsidRPr="001B5213">
              <w:t>Количество жителей района, систематически занимающихся физической культурой и спортом</w:t>
            </w:r>
          </w:p>
        </w:tc>
        <w:tc>
          <w:tcPr>
            <w:tcW w:w="1843" w:type="dxa"/>
          </w:tcPr>
          <w:p w:rsidR="00982EC4" w:rsidRPr="001B5213" w:rsidRDefault="00982EC4" w:rsidP="00B91476">
            <w:pPr>
              <w:pStyle w:val="Heading1"/>
            </w:pPr>
            <w:r w:rsidRPr="001B5213">
              <w:t>тыс.чел</w:t>
            </w:r>
          </w:p>
        </w:tc>
        <w:tc>
          <w:tcPr>
            <w:tcW w:w="1037" w:type="dxa"/>
          </w:tcPr>
          <w:p w:rsidR="00982EC4" w:rsidRPr="001B5213" w:rsidRDefault="00982EC4" w:rsidP="00B93890">
            <w:pPr>
              <w:pStyle w:val="Heading1"/>
              <w:jc w:val="center"/>
            </w:pPr>
            <w:r>
              <w:t>1,07</w:t>
            </w:r>
            <w:r w:rsidRPr="001B5213">
              <w:t>0</w:t>
            </w:r>
          </w:p>
        </w:tc>
        <w:tc>
          <w:tcPr>
            <w:tcW w:w="1225" w:type="dxa"/>
          </w:tcPr>
          <w:p w:rsidR="00982EC4" w:rsidRPr="001B5213" w:rsidRDefault="00982EC4" w:rsidP="00B93890">
            <w:pPr>
              <w:pStyle w:val="Heading1"/>
              <w:jc w:val="center"/>
            </w:pPr>
            <w:r>
              <w:t>1,071</w:t>
            </w:r>
          </w:p>
        </w:tc>
        <w:tc>
          <w:tcPr>
            <w:tcW w:w="1457" w:type="dxa"/>
            <w:gridSpan w:val="2"/>
          </w:tcPr>
          <w:p w:rsidR="00982EC4" w:rsidRPr="001B5213" w:rsidRDefault="00982EC4" w:rsidP="008867A4">
            <w:pPr>
              <w:pStyle w:val="Heading1"/>
            </w:pPr>
            <w:r w:rsidRPr="001B5213">
              <w:t>0             0</w:t>
            </w:r>
          </w:p>
        </w:tc>
        <w:tc>
          <w:tcPr>
            <w:tcW w:w="1514" w:type="dxa"/>
          </w:tcPr>
          <w:p w:rsidR="00982EC4" w:rsidRPr="001B5213" w:rsidRDefault="00982EC4" w:rsidP="008867A4">
            <w:pPr>
              <w:pStyle w:val="Heading1"/>
            </w:pPr>
            <w:r>
              <w:t>459,376</w:t>
            </w:r>
          </w:p>
        </w:tc>
        <w:tc>
          <w:tcPr>
            <w:tcW w:w="1130" w:type="dxa"/>
          </w:tcPr>
          <w:p w:rsidR="00982EC4" w:rsidRPr="001B5213" w:rsidRDefault="00982EC4" w:rsidP="008867A4">
            <w:pPr>
              <w:pStyle w:val="Heading1"/>
            </w:pPr>
            <w:r>
              <w:t>459,376</w:t>
            </w:r>
          </w:p>
        </w:tc>
        <w:tc>
          <w:tcPr>
            <w:tcW w:w="1467" w:type="dxa"/>
          </w:tcPr>
          <w:p w:rsidR="00982EC4" w:rsidRPr="001B5213" w:rsidRDefault="00982EC4" w:rsidP="008867A4">
            <w:pPr>
              <w:pStyle w:val="Heading1"/>
            </w:pPr>
            <w:r>
              <w:t>0</w:t>
            </w:r>
          </w:p>
        </w:tc>
        <w:tc>
          <w:tcPr>
            <w:tcW w:w="1081" w:type="dxa"/>
          </w:tcPr>
          <w:p w:rsidR="00982EC4" w:rsidRPr="001B5213" w:rsidRDefault="00982EC4" w:rsidP="008867A4">
            <w:pPr>
              <w:pStyle w:val="Heading1"/>
            </w:pPr>
            <w:r>
              <w:t>0</w:t>
            </w:r>
          </w:p>
        </w:tc>
      </w:tr>
    </w:tbl>
    <w:p w:rsidR="00982EC4" w:rsidRPr="000D1E2F" w:rsidRDefault="00982EC4" w:rsidP="008867A4">
      <w:pPr>
        <w:pStyle w:val="Heading1"/>
      </w:pPr>
    </w:p>
    <w:sectPr w:rsidR="00982EC4" w:rsidRPr="000D1E2F" w:rsidSect="00EB0BF2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6A4F"/>
    <w:rsid w:val="00000DFF"/>
    <w:rsid w:val="000263FC"/>
    <w:rsid w:val="00033E84"/>
    <w:rsid w:val="0007110B"/>
    <w:rsid w:val="000D1E2F"/>
    <w:rsid w:val="000E65B2"/>
    <w:rsid w:val="001167A0"/>
    <w:rsid w:val="00162F5A"/>
    <w:rsid w:val="001B5213"/>
    <w:rsid w:val="001C540B"/>
    <w:rsid w:val="001F64D9"/>
    <w:rsid w:val="00201248"/>
    <w:rsid w:val="002022C9"/>
    <w:rsid w:val="00216A4A"/>
    <w:rsid w:val="00220A8F"/>
    <w:rsid w:val="00261CB1"/>
    <w:rsid w:val="002631D8"/>
    <w:rsid w:val="002E3059"/>
    <w:rsid w:val="003319FE"/>
    <w:rsid w:val="003B5877"/>
    <w:rsid w:val="003C14E3"/>
    <w:rsid w:val="003C6B7B"/>
    <w:rsid w:val="003D7AB5"/>
    <w:rsid w:val="00404374"/>
    <w:rsid w:val="00405CD6"/>
    <w:rsid w:val="00440305"/>
    <w:rsid w:val="00440767"/>
    <w:rsid w:val="0044402C"/>
    <w:rsid w:val="00447279"/>
    <w:rsid w:val="004723AB"/>
    <w:rsid w:val="004A6525"/>
    <w:rsid w:val="004E61F8"/>
    <w:rsid w:val="004E67F4"/>
    <w:rsid w:val="00512DAA"/>
    <w:rsid w:val="00513CAC"/>
    <w:rsid w:val="00587E09"/>
    <w:rsid w:val="005C3F34"/>
    <w:rsid w:val="005D1229"/>
    <w:rsid w:val="005D758D"/>
    <w:rsid w:val="005E072E"/>
    <w:rsid w:val="005F275B"/>
    <w:rsid w:val="005F7040"/>
    <w:rsid w:val="0060542F"/>
    <w:rsid w:val="00616DCE"/>
    <w:rsid w:val="006254BC"/>
    <w:rsid w:val="006349EA"/>
    <w:rsid w:val="00642DCC"/>
    <w:rsid w:val="00666486"/>
    <w:rsid w:val="0066683A"/>
    <w:rsid w:val="0067644E"/>
    <w:rsid w:val="00686232"/>
    <w:rsid w:val="006A1666"/>
    <w:rsid w:val="006B7182"/>
    <w:rsid w:val="006F39C1"/>
    <w:rsid w:val="0072435A"/>
    <w:rsid w:val="007515F1"/>
    <w:rsid w:val="0075477F"/>
    <w:rsid w:val="00763432"/>
    <w:rsid w:val="007647C2"/>
    <w:rsid w:val="00797D75"/>
    <w:rsid w:val="007C4EEF"/>
    <w:rsid w:val="007F6607"/>
    <w:rsid w:val="007F756A"/>
    <w:rsid w:val="008403DA"/>
    <w:rsid w:val="00861B4C"/>
    <w:rsid w:val="008867A4"/>
    <w:rsid w:val="00891AD8"/>
    <w:rsid w:val="00895A92"/>
    <w:rsid w:val="008B2051"/>
    <w:rsid w:val="008B56A5"/>
    <w:rsid w:val="008D199C"/>
    <w:rsid w:val="008E60F9"/>
    <w:rsid w:val="009241FD"/>
    <w:rsid w:val="00924359"/>
    <w:rsid w:val="009354F2"/>
    <w:rsid w:val="00982EC4"/>
    <w:rsid w:val="0098409B"/>
    <w:rsid w:val="00986755"/>
    <w:rsid w:val="00993E40"/>
    <w:rsid w:val="009D1A9A"/>
    <w:rsid w:val="00A070C3"/>
    <w:rsid w:val="00A14B60"/>
    <w:rsid w:val="00A34580"/>
    <w:rsid w:val="00A50428"/>
    <w:rsid w:val="00A515C6"/>
    <w:rsid w:val="00A5512A"/>
    <w:rsid w:val="00A65614"/>
    <w:rsid w:val="00B05CD7"/>
    <w:rsid w:val="00B130C9"/>
    <w:rsid w:val="00B91476"/>
    <w:rsid w:val="00B91983"/>
    <w:rsid w:val="00B93890"/>
    <w:rsid w:val="00BA047D"/>
    <w:rsid w:val="00BB3461"/>
    <w:rsid w:val="00BE57CF"/>
    <w:rsid w:val="00BF577C"/>
    <w:rsid w:val="00C10852"/>
    <w:rsid w:val="00C1370F"/>
    <w:rsid w:val="00C16D47"/>
    <w:rsid w:val="00C31CA9"/>
    <w:rsid w:val="00C502CB"/>
    <w:rsid w:val="00C654A8"/>
    <w:rsid w:val="00C839B9"/>
    <w:rsid w:val="00D15A42"/>
    <w:rsid w:val="00D2767F"/>
    <w:rsid w:val="00D317E5"/>
    <w:rsid w:val="00D41526"/>
    <w:rsid w:val="00D819D6"/>
    <w:rsid w:val="00DA154F"/>
    <w:rsid w:val="00DA2CAE"/>
    <w:rsid w:val="00E13FD1"/>
    <w:rsid w:val="00E178CC"/>
    <w:rsid w:val="00E215C7"/>
    <w:rsid w:val="00E2557F"/>
    <w:rsid w:val="00E36AE3"/>
    <w:rsid w:val="00E50674"/>
    <w:rsid w:val="00E53596"/>
    <w:rsid w:val="00E56590"/>
    <w:rsid w:val="00E663E2"/>
    <w:rsid w:val="00E74FDB"/>
    <w:rsid w:val="00E90340"/>
    <w:rsid w:val="00E97A68"/>
    <w:rsid w:val="00EB0BF2"/>
    <w:rsid w:val="00EB5117"/>
    <w:rsid w:val="00EC6A4F"/>
    <w:rsid w:val="00ED31B6"/>
    <w:rsid w:val="00EF61E5"/>
    <w:rsid w:val="00EF6D13"/>
    <w:rsid w:val="00F413B9"/>
    <w:rsid w:val="00F804D5"/>
    <w:rsid w:val="00FC5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877"/>
    <w:pPr>
      <w:spacing w:after="200" w:line="276" w:lineRule="auto"/>
    </w:pPr>
    <w:rPr>
      <w:lang w:eastAsia="en-US"/>
    </w:rPr>
  </w:style>
  <w:style w:type="paragraph" w:styleId="Heading1">
    <w:name w:val="heading 1"/>
    <w:aliases w:val="общий"/>
    <w:basedOn w:val="Normal"/>
    <w:next w:val="Normal"/>
    <w:link w:val="Heading1Char"/>
    <w:autoRedefine/>
    <w:uiPriority w:val="99"/>
    <w:qFormat/>
    <w:rsid w:val="008867A4"/>
    <w:pPr>
      <w:keepNext/>
      <w:keepLines/>
      <w:spacing w:after="0" w:line="240" w:lineRule="auto"/>
      <w:jc w:val="both"/>
      <w:outlineLvl w:val="0"/>
    </w:pPr>
    <w:rPr>
      <w:rFonts w:ascii="Times New Roman" w:eastAsia="Times New Roman" w:hAnsi="Times New Roman"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общий Char"/>
    <w:basedOn w:val="DefaultParagraphFont"/>
    <w:link w:val="Heading1"/>
    <w:uiPriority w:val="99"/>
    <w:locked/>
    <w:rsid w:val="008867A4"/>
    <w:rPr>
      <w:rFonts w:ascii="Times New Roman" w:hAnsi="Times New Roman" w:cs="Times New Roman"/>
      <w:bCs/>
    </w:rPr>
  </w:style>
  <w:style w:type="table" w:styleId="TableGrid">
    <w:name w:val="Table Grid"/>
    <w:basedOn w:val="TableNormal"/>
    <w:uiPriority w:val="99"/>
    <w:rsid w:val="00EC6A4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414</TotalTime>
  <Pages>2</Pages>
  <Words>350</Words>
  <Characters>2000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Усолцева Анастасия Валерьевна</dc:creator>
  <cp:keywords/>
  <dc:description/>
  <cp:lastModifiedBy>Михельсон</cp:lastModifiedBy>
  <cp:revision>36</cp:revision>
  <cp:lastPrinted>2022-03-04T06:18:00Z</cp:lastPrinted>
  <dcterms:created xsi:type="dcterms:W3CDTF">2017-06-05T02:16:00Z</dcterms:created>
  <dcterms:modified xsi:type="dcterms:W3CDTF">2023-03-01T07:12:00Z</dcterms:modified>
</cp:coreProperties>
</file>